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957D8" w14:textId="77777777" w:rsidR="00BC696E" w:rsidRDefault="00BC696E" w:rsidP="00BC69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JOHNSON</w:t>
      </w:r>
      <w:r>
        <w:rPr>
          <w:rFonts w:cs="Times New Roman"/>
          <w:szCs w:val="24"/>
        </w:rPr>
        <w:t xml:space="preserve"> 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3DFBDB40" w14:textId="77777777" w:rsidR="00BC696E" w:rsidRDefault="00BC696E" w:rsidP="00BC69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021701AB" w14:textId="77777777" w:rsidR="00BC696E" w:rsidRDefault="00BC696E" w:rsidP="00BC696E">
      <w:pPr>
        <w:pStyle w:val="NoSpacing"/>
        <w:rPr>
          <w:rFonts w:cs="Times New Roman"/>
          <w:szCs w:val="24"/>
        </w:rPr>
      </w:pPr>
    </w:p>
    <w:p w14:paraId="47A7A150" w14:textId="77777777" w:rsidR="00BC696E" w:rsidRDefault="00BC696E" w:rsidP="00BC696E">
      <w:pPr>
        <w:pStyle w:val="NoSpacing"/>
        <w:rPr>
          <w:rFonts w:cs="Times New Roman"/>
          <w:szCs w:val="24"/>
        </w:rPr>
      </w:pPr>
    </w:p>
    <w:p w14:paraId="04E449A5" w14:textId="77777777" w:rsidR="00BC696E" w:rsidRDefault="00BC696E" w:rsidP="00BC696E">
      <w:pPr>
        <w:pStyle w:val="NoSpacing"/>
        <w:ind w:left="1440" w:hanging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szCs w:val="24"/>
        </w:rPr>
        <w:t>1417</w:t>
      </w:r>
      <w:r>
        <w:rPr>
          <w:rFonts w:cs="Times New Roman"/>
          <w:szCs w:val="24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>He served in France under the command of Humphrey, Duke of Gloucester(q.v.).</w:t>
      </w:r>
    </w:p>
    <w:p w14:paraId="44E9DF4F" w14:textId="77777777" w:rsidR="00BC696E" w:rsidRDefault="00BC696E" w:rsidP="00BC696E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E101/51/2,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5B28C585" w14:textId="77777777" w:rsidR="00BC696E" w:rsidRDefault="00BC696E" w:rsidP="00BC696E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462E67C4" w14:textId="77777777" w:rsidR="00BC696E" w:rsidRDefault="00BC696E" w:rsidP="00BC696E">
      <w:pPr>
        <w:pStyle w:val="NoSpacing"/>
        <w:rPr>
          <w:rFonts w:cs="Times New Roman"/>
          <w:szCs w:val="24"/>
        </w:rPr>
      </w:pPr>
    </w:p>
    <w:p w14:paraId="7D4FABFB" w14:textId="77777777" w:rsidR="00BC696E" w:rsidRDefault="00BC696E" w:rsidP="00BC696E">
      <w:pPr>
        <w:pStyle w:val="NoSpacing"/>
        <w:rPr>
          <w:rFonts w:cs="Times New Roman"/>
          <w:szCs w:val="24"/>
        </w:rPr>
      </w:pPr>
    </w:p>
    <w:p w14:paraId="7485BDF5" w14:textId="77777777" w:rsidR="00BC696E" w:rsidRDefault="00BC696E" w:rsidP="00BC69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October 2022</w:t>
      </w:r>
    </w:p>
    <w:p w14:paraId="22306AE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CAD84" w14:textId="77777777" w:rsidR="00BC696E" w:rsidRDefault="00BC696E" w:rsidP="009139A6">
      <w:r>
        <w:separator/>
      </w:r>
    </w:p>
  </w:endnote>
  <w:endnote w:type="continuationSeparator" w:id="0">
    <w:p w14:paraId="01E6F0AD" w14:textId="77777777" w:rsidR="00BC696E" w:rsidRDefault="00BC696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41D2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D487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E54C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1572A" w14:textId="77777777" w:rsidR="00BC696E" w:rsidRDefault="00BC696E" w:rsidP="009139A6">
      <w:r>
        <w:separator/>
      </w:r>
    </w:p>
  </w:footnote>
  <w:footnote w:type="continuationSeparator" w:id="0">
    <w:p w14:paraId="78264974" w14:textId="77777777" w:rsidR="00BC696E" w:rsidRDefault="00BC696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0A11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7A59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590E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96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C696E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5F7C9"/>
  <w15:chartTrackingRefBased/>
  <w15:docId w15:val="{67ACBAF3-5C97-447F-91A6-ADDDBD66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2022-11-23T21:22:00Z</dcterms:created>
  <dcterms:modified xsi:type="dcterms:W3CDTF">2022-11-23T21:22:00Z</dcterms:modified>
</cp:coreProperties>
</file>